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02CD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HILL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fl.1461)</w:t>
      </w:r>
    </w:p>
    <w:p w14:paraId="4C385800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Eversley, Huntingdonshire. Husbandman.</w:t>
      </w:r>
    </w:p>
    <w:p w14:paraId="2894D690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</w:p>
    <w:p w14:paraId="70F80EA1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</w:p>
    <w:p w14:paraId="775618CB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1461</w:t>
      </w:r>
      <w:r>
        <w:rPr>
          <w:rFonts w:cs="Times New Roman"/>
          <w:szCs w:val="24"/>
          <w:lang w:val="en-GB"/>
        </w:rPr>
        <w:tab/>
        <w:t xml:space="preserve">Robert Tooke of London, ironmonger(q.v.), brought a plaint of debt against </w:t>
      </w:r>
      <w:proofErr w:type="gramStart"/>
      <w:r>
        <w:rPr>
          <w:rFonts w:cs="Times New Roman"/>
          <w:szCs w:val="24"/>
          <w:lang w:val="en-GB"/>
        </w:rPr>
        <w:t>him</w:t>
      </w:r>
      <w:proofErr w:type="gramEnd"/>
    </w:p>
    <w:p w14:paraId="3D020993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four others.</w:t>
      </w:r>
    </w:p>
    <w:p w14:paraId="1236208D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E032C3">
          <w:rPr>
            <w:rStyle w:val="Hyperlink"/>
            <w:rFonts w:cs="Times New Roman"/>
            <w:szCs w:val="24"/>
            <w:lang w:val="en-GB"/>
          </w:rPr>
          <w:t>https://waalt.uh.edu/index.php/IDXCP40no800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18B7406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</w:p>
    <w:p w14:paraId="1DEEE9DE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</w:p>
    <w:p w14:paraId="718E9B66" w14:textId="77777777" w:rsidR="002662DD" w:rsidRDefault="002662DD" w:rsidP="002662D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3 January 2024</w:t>
      </w:r>
    </w:p>
    <w:p w14:paraId="49EBC6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FB89" w14:textId="77777777" w:rsidR="002662DD" w:rsidRDefault="002662DD" w:rsidP="009139A6">
      <w:r>
        <w:separator/>
      </w:r>
    </w:p>
  </w:endnote>
  <w:endnote w:type="continuationSeparator" w:id="0">
    <w:p w14:paraId="1F63A076" w14:textId="77777777" w:rsidR="002662DD" w:rsidRDefault="002662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28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2D5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AAA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53058" w14:textId="77777777" w:rsidR="002662DD" w:rsidRDefault="002662DD" w:rsidP="009139A6">
      <w:r>
        <w:separator/>
      </w:r>
    </w:p>
  </w:footnote>
  <w:footnote w:type="continuationSeparator" w:id="0">
    <w:p w14:paraId="63CB8779" w14:textId="77777777" w:rsidR="002662DD" w:rsidRDefault="002662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03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DE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47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2DD"/>
    <w:rsid w:val="000666E0"/>
    <w:rsid w:val="002510B7"/>
    <w:rsid w:val="002662D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0DB16"/>
  <w15:chartTrackingRefBased/>
  <w15:docId w15:val="{B41389CD-3ABE-49BD-84B2-ADE062D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62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2024-01-08T09:56:00Z</dcterms:created>
  <dcterms:modified xsi:type="dcterms:W3CDTF">2024-01-08T09:57:00Z</dcterms:modified>
</cp:coreProperties>
</file>